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44" w:rsidRPr="00977717" w:rsidRDefault="00C11D44" w:rsidP="005F37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lang w:val="bg-BG"/>
        </w:rPr>
        <w:t xml:space="preserve">    </w:t>
      </w: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Образец № 7</w:t>
      </w:r>
    </w:p>
    <w:p w:rsidR="00C11D44" w:rsidRDefault="00C11D44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1D44" w:rsidRDefault="00C11D44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11D44" w:rsidRPr="00AE6446" w:rsidRDefault="00C11D44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Декларация</w:t>
      </w:r>
    </w:p>
    <w:p w:rsidR="00C11D44" w:rsidRPr="00AE6446" w:rsidRDefault="00C11D44" w:rsidP="00384C5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 спазването на изискванията за закрила на заетостта, включително и за минимална цена на труда и условията на труд</w:t>
      </w:r>
    </w:p>
    <w:p w:rsidR="00C11D44" w:rsidRDefault="00C11D44" w:rsidP="004E36E9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</w:t>
      </w:r>
    </w:p>
    <w:p w:rsidR="00C11D44" w:rsidRPr="00C11C1F" w:rsidRDefault="00C11D44" w:rsidP="004E36E9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Долуподписаният /ата/: 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</w:t>
      </w:r>
    </w:p>
    <w:p w:rsidR="00C11D44" w:rsidRPr="00C11C1F" w:rsidRDefault="00C11D44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(собствено, бащино, фамилно име)</w:t>
      </w:r>
    </w:p>
    <w:p w:rsidR="00C11D44" w:rsidRPr="00C11C1F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с ЕГН: 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....., притежаващ л.к. № 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...................., издадена на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......, </w:t>
      </w:r>
    </w:p>
    <w:p w:rsidR="00C11D44" w:rsidRPr="00C11C1F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от ..........................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 с постоянен адрес: гр.(с) .........................., община 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.....,</w:t>
      </w:r>
    </w:p>
    <w:p w:rsidR="00C11D44" w:rsidRPr="00C11C1F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област 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, ул. .........................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.........................., бл. .........., ет. .........., ап. 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...,</w:t>
      </w:r>
    </w:p>
    <w:p w:rsidR="00C11D44" w:rsidRPr="00C11C1F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тел. ............................., факс ................................, е-</w:t>
      </w:r>
      <w:r w:rsidRPr="00C11C1F">
        <w:rPr>
          <w:rFonts w:ascii="Times New Roman" w:hAnsi="Times New Roman" w:cs="Times New Roman"/>
          <w:sz w:val="24"/>
          <w:szCs w:val="24"/>
        </w:rPr>
        <w:t>mail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</w:t>
      </w:r>
      <w:r>
        <w:rPr>
          <w:rFonts w:ascii="Times New Roman" w:hAnsi="Times New Roman" w:cs="Times New Roman"/>
          <w:sz w:val="24"/>
          <w:szCs w:val="24"/>
          <w:lang w:val="bg-BG"/>
        </w:rPr>
        <w:t>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..,</w:t>
      </w:r>
    </w:p>
    <w:p w:rsidR="00C11D44" w:rsidRPr="00C11C1F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в качеството си на 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......,</w:t>
      </w:r>
    </w:p>
    <w:p w:rsidR="00C11D44" w:rsidRPr="00C11C1F" w:rsidRDefault="00C11D44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(длъжност)</w:t>
      </w:r>
    </w:p>
    <w:p w:rsidR="00C11D44" w:rsidRPr="00C11C1F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sz w:val="24"/>
          <w:szCs w:val="24"/>
          <w:lang w:val="bg-BG"/>
        </w:rPr>
        <w:t>на ....................................................................................................... ЕИК: ..................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...........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...</w:t>
      </w:r>
      <w:r>
        <w:rPr>
          <w:rFonts w:ascii="Times New Roman" w:hAnsi="Times New Roman" w:cs="Times New Roman"/>
          <w:sz w:val="24"/>
          <w:szCs w:val="24"/>
          <w:lang w:val="bg-BG"/>
        </w:rPr>
        <w:t>....</w:t>
      </w:r>
      <w:r w:rsidRPr="00C11C1F">
        <w:rPr>
          <w:rFonts w:ascii="Times New Roman" w:hAnsi="Times New Roman" w:cs="Times New Roman"/>
          <w:sz w:val="24"/>
          <w:szCs w:val="24"/>
          <w:lang w:val="bg-BG"/>
        </w:rPr>
        <w:t>..,</w:t>
      </w:r>
    </w:p>
    <w:p w:rsidR="00C11D44" w:rsidRPr="00C11C1F" w:rsidRDefault="00C11D44" w:rsidP="00C11C1F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</w:pPr>
      <w:r w:rsidRPr="00C11C1F">
        <w:rPr>
          <w:rFonts w:ascii="Times New Roman" w:hAnsi="Times New Roman" w:cs="Times New Roman"/>
          <w:i/>
          <w:iCs/>
          <w:color w:val="333333"/>
          <w:sz w:val="24"/>
          <w:szCs w:val="24"/>
          <w:lang w:val="bg-BG"/>
        </w:rPr>
        <w:t>(наименованието на участника – юридическо лице)</w:t>
      </w:r>
    </w:p>
    <w:p w:rsidR="00C11D44" w:rsidRPr="00FD0D1A" w:rsidRDefault="00C11D44" w:rsidP="00FD0D1A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D0D1A">
        <w:rPr>
          <w:rFonts w:ascii="Times New Roman" w:hAnsi="Times New Roman" w:cs="Times New Roman"/>
          <w:sz w:val="24"/>
          <w:szCs w:val="24"/>
        </w:rPr>
        <w:t>участник в открита процедура по ЗОП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  </w:r>
      <w:r>
        <w:rPr>
          <w:rFonts w:ascii="Times New Roman" w:hAnsi="Times New Roman" w:cs="Times New Roman"/>
          <w:sz w:val="24"/>
          <w:szCs w:val="24"/>
          <w:lang w:val="bg-BG"/>
        </w:rPr>
        <w:t>,</w:t>
      </w:r>
    </w:p>
    <w:p w:rsidR="00C11D44" w:rsidRPr="001C502B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1D44" w:rsidRPr="003D71C7" w:rsidRDefault="00C11D44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C11D44" w:rsidRPr="003D71C7" w:rsidRDefault="00C11D44" w:rsidP="00C11C1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1D44" w:rsidRPr="003D71C7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Представлявания от мен участник/съдружник в обединение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ще спазва при изпълнение на настоящата обществена поръчка 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изискванията за закрила на заетостта.</w:t>
      </w:r>
    </w:p>
    <w:p w:rsidR="00C11D44" w:rsidRPr="003D71C7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</w:p>
    <w:p w:rsidR="00C11D44" w:rsidRPr="003D71C7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2.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предложената цена е спазено изискването за минимална цена на труда и условията на труд – за минимален размер на заплащане на работната сила, определен като минимален месечен размер на осигурителния доход по дейности и групи професии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bg-BG"/>
        </w:rPr>
        <w:t>,</w:t>
      </w:r>
      <w:r w:rsidRPr="00AE644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съгласно чл. 8, т. 1 от Закона за бюджета на държавното обществено осигуряване за </w:t>
      </w:r>
      <w:r w:rsidRPr="00AE6446">
        <w:rPr>
          <w:rFonts w:ascii="Times New Roman" w:hAnsi="Times New Roman" w:cs="Times New Roman"/>
          <w:sz w:val="24"/>
          <w:szCs w:val="24"/>
          <w:lang w:val="bg-BG"/>
        </w:rPr>
        <w:t>201</w:t>
      </w:r>
      <w:r w:rsidRPr="003D71C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AE6446">
        <w:rPr>
          <w:rFonts w:ascii="Times New Roman" w:hAnsi="Times New Roman" w:cs="Times New Roman"/>
          <w:sz w:val="24"/>
          <w:szCs w:val="24"/>
          <w:lang w:val="ru-RU"/>
        </w:rPr>
        <w:t xml:space="preserve"> година.</w:t>
      </w:r>
    </w:p>
    <w:p w:rsidR="00C11D44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D44" w:rsidRPr="005D6667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1D44" w:rsidRPr="003D71C7" w:rsidRDefault="00C11D44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Известна ми е отговорността по чл. 313 от Наказателния кодекс за посочване на неверни дан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н</w:t>
      </w:r>
      <w:r w:rsidRPr="00AE6446">
        <w:rPr>
          <w:rFonts w:ascii="Times New Roman" w:hAnsi="Times New Roman" w:cs="Times New Roman"/>
          <w:b/>
          <w:bCs/>
          <w:sz w:val="24"/>
          <w:szCs w:val="24"/>
          <w:lang w:val="ru-RU"/>
        </w:rPr>
        <w:t>и.</w:t>
      </w:r>
    </w:p>
    <w:p w:rsidR="00C11D44" w:rsidRPr="003D71C7" w:rsidRDefault="00C11D44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1D44" w:rsidRPr="003D71C7" w:rsidRDefault="00C11D44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C11D44" w:rsidRPr="00AE6446" w:rsidRDefault="00C11D44" w:rsidP="00C11C1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Дата: ............................                                                Декларатор: ................................</w:t>
      </w:r>
    </w:p>
    <w:p w:rsidR="00C11D44" w:rsidRPr="00AE6446" w:rsidRDefault="00C11D44" w:rsidP="00C11C1F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                                                                                            </w:t>
      </w:r>
      <w:r w:rsidRPr="003D71C7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</w:t>
      </w:r>
      <w:r w:rsidRPr="00AE6446"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/подпис и печат/</w:t>
      </w:r>
    </w:p>
    <w:p w:rsidR="00C11D44" w:rsidRPr="003D71C7" w:rsidRDefault="00C11D44" w:rsidP="00C11C1F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C11D44" w:rsidRPr="00EE5BF2" w:rsidRDefault="00C11D44" w:rsidP="00AE6446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D71C7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ab/>
      </w:r>
    </w:p>
    <w:sectPr w:rsidR="00C11D44" w:rsidRPr="00EE5BF2" w:rsidSect="00685903">
      <w:headerReference w:type="default" r:id="rId6"/>
      <w:footerReference w:type="default" r:id="rId7"/>
      <w:pgSz w:w="12240" w:h="15840"/>
      <w:pgMar w:top="960" w:right="900" w:bottom="1079" w:left="1440" w:header="708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D44" w:rsidRDefault="00C11D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11D44" w:rsidRDefault="00C11D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D44" w:rsidRPr="003D71C7" w:rsidRDefault="00C11D44" w:rsidP="000A7BF6">
    <w:pPr>
      <w:pStyle w:val="Footer"/>
      <w:framePr w:wrap="auto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3D71C7">
      <w:rPr>
        <w:rStyle w:val="PageNumber"/>
        <w:rFonts w:ascii="Times New Roman" w:hAnsi="Times New Roman"/>
        <w:sz w:val="22"/>
        <w:szCs w:val="22"/>
      </w:rPr>
      <w:fldChar w:fldCharType="begin"/>
    </w:r>
    <w:r w:rsidRPr="003D71C7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3D71C7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</w:t>
    </w:r>
    <w:r w:rsidRPr="003D71C7">
      <w:rPr>
        <w:rStyle w:val="PageNumber"/>
        <w:rFonts w:ascii="Times New Roman" w:hAnsi="Times New Roman"/>
        <w:sz w:val="22"/>
        <w:szCs w:val="22"/>
      </w:rPr>
      <w:fldChar w:fldCharType="end"/>
    </w:r>
  </w:p>
  <w:p w:rsidR="00C11D44" w:rsidRDefault="00C11D44" w:rsidP="000376A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D44" w:rsidRDefault="00C11D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C11D44" w:rsidRDefault="00C11D44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1D44" w:rsidRDefault="00C11D44">
    <w:pPr>
      <w:rPr>
        <w:rFonts w:cs="Times New Roman"/>
      </w:rPr>
    </w:pPr>
  </w:p>
  <w:p w:rsidR="00C11D44" w:rsidRDefault="00C11D44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/>
    </w:tblPr>
    <w:tblGrid>
      <w:gridCol w:w="9645"/>
    </w:tblGrid>
    <w:tr w:rsidR="00C11D44" w:rsidRPr="00057085">
      <w:trPr>
        <w:tblCellSpacing w:w="0" w:type="dxa"/>
      </w:trPr>
      <w:tc>
        <w:tcPr>
          <w:tcW w:w="9645" w:type="dxa"/>
        </w:tcPr>
        <w:p w:rsidR="00C11D44" w:rsidRPr="00F368BA" w:rsidRDefault="00C11D44" w:rsidP="00355DC5">
          <w:pPr>
            <w:jc w:val="center"/>
            <w:rPr>
              <w:rFonts w:cs="Times New Roman"/>
            </w:rPr>
          </w:pPr>
        </w:p>
      </w:tc>
    </w:tr>
    <w:tr w:rsidR="00C11D44" w:rsidRPr="00AE76BE">
      <w:trPr>
        <w:tblCellSpacing w:w="0" w:type="dxa"/>
      </w:trPr>
      <w:tc>
        <w:tcPr>
          <w:tcW w:w="9645" w:type="dxa"/>
        </w:tcPr>
        <w:p w:rsidR="00C11D44" w:rsidRPr="00605991" w:rsidRDefault="00C11D44" w:rsidP="00605991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05991">
            <w:rPr>
              <w:rFonts w:ascii="Times New Roman" w:hAnsi="Times New Roman" w:cs="Times New Roman"/>
              <w:sz w:val="24"/>
              <w:szCs w:val="24"/>
            </w:rPr>
            <w:t>Открита процедура за възлагане на обществена поръчка с предмет: „Възлагане на автобусни превози по нова междуселищна автобусна линия от утвърдената областна транспортна схема от квотата на Община Искър”</w:t>
          </w:r>
        </w:p>
        <w:p w:rsidR="00C11D44" w:rsidRPr="00AE76BE" w:rsidRDefault="00C11D44" w:rsidP="00355DC5">
          <w:pPr>
            <w:jc w:val="center"/>
            <w:rPr>
              <w:rStyle w:val="5pt"/>
              <w:rFonts w:ascii="Times New Roman" w:hAnsi="Times New Roman" w:cs="Times New Roman"/>
              <w:b w:val="0"/>
              <w:color w:val="000000"/>
              <w:szCs w:val="10"/>
              <w:lang w:val="bg-BG" w:eastAsia="ru-RU"/>
            </w:rPr>
          </w:pPr>
        </w:p>
      </w:tc>
    </w:tr>
  </w:tbl>
  <w:p w:rsidR="00C11D44" w:rsidRDefault="00C11D4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431"/>
    <w:rsid w:val="000376AA"/>
    <w:rsid w:val="00057085"/>
    <w:rsid w:val="0006058B"/>
    <w:rsid w:val="00071032"/>
    <w:rsid w:val="000845E6"/>
    <w:rsid w:val="000A7BF6"/>
    <w:rsid w:val="000C1098"/>
    <w:rsid w:val="000D476C"/>
    <w:rsid w:val="000E2162"/>
    <w:rsid w:val="001019A2"/>
    <w:rsid w:val="00144BF2"/>
    <w:rsid w:val="00161AE5"/>
    <w:rsid w:val="00164CE7"/>
    <w:rsid w:val="001662E4"/>
    <w:rsid w:val="00167FA3"/>
    <w:rsid w:val="00192C89"/>
    <w:rsid w:val="001A7612"/>
    <w:rsid w:val="001C502B"/>
    <w:rsid w:val="001C5541"/>
    <w:rsid w:val="001F4312"/>
    <w:rsid w:val="001F6587"/>
    <w:rsid w:val="00220A37"/>
    <w:rsid w:val="00255FE0"/>
    <w:rsid w:val="00291005"/>
    <w:rsid w:val="002E3742"/>
    <w:rsid w:val="002F0894"/>
    <w:rsid w:val="00352661"/>
    <w:rsid w:val="00353792"/>
    <w:rsid w:val="00355DC5"/>
    <w:rsid w:val="003723C0"/>
    <w:rsid w:val="00384C5A"/>
    <w:rsid w:val="003A3ED8"/>
    <w:rsid w:val="003D71C7"/>
    <w:rsid w:val="003E55C8"/>
    <w:rsid w:val="003E5AB0"/>
    <w:rsid w:val="00402E5C"/>
    <w:rsid w:val="00412D2C"/>
    <w:rsid w:val="00426E6D"/>
    <w:rsid w:val="00447E5E"/>
    <w:rsid w:val="00451BB6"/>
    <w:rsid w:val="00460654"/>
    <w:rsid w:val="00465A45"/>
    <w:rsid w:val="0048738E"/>
    <w:rsid w:val="004B379B"/>
    <w:rsid w:val="004D1211"/>
    <w:rsid w:val="004E36E9"/>
    <w:rsid w:val="004E745B"/>
    <w:rsid w:val="005127CF"/>
    <w:rsid w:val="00525117"/>
    <w:rsid w:val="00546113"/>
    <w:rsid w:val="00560334"/>
    <w:rsid w:val="00564516"/>
    <w:rsid w:val="00577F09"/>
    <w:rsid w:val="005813AB"/>
    <w:rsid w:val="00591038"/>
    <w:rsid w:val="00597ABF"/>
    <w:rsid w:val="005A6210"/>
    <w:rsid w:val="005A7D0D"/>
    <w:rsid w:val="005D4AAA"/>
    <w:rsid w:val="005D6667"/>
    <w:rsid w:val="005F37B3"/>
    <w:rsid w:val="005F445C"/>
    <w:rsid w:val="0060134C"/>
    <w:rsid w:val="00605991"/>
    <w:rsid w:val="00640143"/>
    <w:rsid w:val="00651271"/>
    <w:rsid w:val="006558BD"/>
    <w:rsid w:val="0067369F"/>
    <w:rsid w:val="00685903"/>
    <w:rsid w:val="00686AB9"/>
    <w:rsid w:val="0069215F"/>
    <w:rsid w:val="006B7FEB"/>
    <w:rsid w:val="006D2AC7"/>
    <w:rsid w:val="006E53AE"/>
    <w:rsid w:val="00702BCD"/>
    <w:rsid w:val="007217AC"/>
    <w:rsid w:val="00750368"/>
    <w:rsid w:val="007811BE"/>
    <w:rsid w:val="00797AF7"/>
    <w:rsid w:val="007D76E8"/>
    <w:rsid w:val="007F153C"/>
    <w:rsid w:val="00821F54"/>
    <w:rsid w:val="008514E6"/>
    <w:rsid w:val="00896364"/>
    <w:rsid w:val="008C3516"/>
    <w:rsid w:val="00903CAD"/>
    <w:rsid w:val="009057D9"/>
    <w:rsid w:val="00914CF4"/>
    <w:rsid w:val="00923DBB"/>
    <w:rsid w:val="00977717"/>
    <w:rsid w:val="00982F76"/>
    <w:rsid w:val="009A65CA"/>
    <w:rsid w:val="009B762A"/>
    <w:rsid w:val="009C6503"/>
    <w:rsid w:val="009D2F00"/>
    <w:rsid w:val="00A16F4C"/>
    <w:rsid w:val="00A33DF7"/>
    <w:rsid w:val="00A35349"/>
    <w:rsid w:val="00A83BF8"/>
    <w:rsid w:val="00AE6446"/>
    <w:rsid w:val="00AE76BE"/>
    <w:rsid w:val="00B007BE"/>
    <w:rsid w:val="00B12624"/>
    <w:rsid w:val="00B1443D"/>
    <w:rsid w:val="00B2123D"/>
    <w:rsid w:val="00B25DC9"/>
    <w:rsid w:val="00B37A58"/>
    <w:rsid w:val="00C11C1F"/>
    <w:rsid w:val="00C11D44"/>
    <w:rsid w:val="00C22400"/>
    <w:rsid w:val="00C87CC7"/>
    <w:rsid w:val="00C94560"/>
    <w:rsid w:val="00CA5AFC"/>
    <w:rsid w:val="00D12EE9"/>
    <w:rsid w:val="00D12F8F"/>
    <w:rsid w:val="00D561C6"/>
    <w:rsid w:val="00D77F3E"/>
    <w:rsid w:val="00D91F14"/>
    <w:rsid w:val="00DC52FD"/>
    <w:rsid w:val="00DD0683"/>
    <w:rsid w:val="00DF52FE"/>
    <w:rsid w:val="00E00324"/>
    <w:rsid w:val="00E15FBD"/>
    <w:rsid w:val="00E203E4"/>
    <w:rsid w:val="00EA2372"/>
    <w:rsid w:val="00EB24EB"/>
    <w:rsid w:val="00EB2619"/>
    <w:rsid w:val="00ED559E"/>
    <w:rsid w:val="00EE5BF2"/>
    <w:rsid w:val="00EE65B9"/>
    <w:rsid w:val="00EF60BF"/>
    <w:rsid w:val="00F03542"/>
    <w:rsid w:val="00F13A9C"/>
    <w:rsid w:val="00F17708"/>
    <w:rsid w:val="00F34D6A"/>
    <w:rsid w:val="00F368BA"/>
    <w:rsid w:val="00F723D6"/>
    <w:rsid w:val="00F87509"/>
    <w:rsid w:val="00F96FAB"/>
    <w:rsid w:val="00FA7928"/>
    <w:rsid w:val="00FD0D1A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basedOn w:val="DefaultParagraphFont"/>
    <w:uiPriority w:val="99"/>
    <w:rsid w:val="000376AA"/>
    <w:rPr>
      <w:rFonts w:cs="Times New Roman"/>
    </w:rPr>
  </w:style>
  <w:style w:type="character" w:customStyle="1" w:styleId="CharChar4">
    <w:name w:val="Char Char4"/>
    <w:uiPriority w:val="99"/>
    <w:rsid w:val="00F723D6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F723D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3D71C7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3D71C7"/>
    <w:pPr>
      <w:autoSpaceDE w:val="0"/>
      <w:autoSpaceDN w:val="0"/>
      <w:adjustRightInd w:val="0"/>
      <w:ind w:left="140" w:right="140" w:firstLine="840"/>
      <w:jc w:val="both"/>
    </w:pPr>
    <w:rPr>
      <w:rFonts w:cs="Calibri"/>
      <w:sz w:val="24"/>
      <w:szCs w:val="24"/>
    </w:rPr>
  </w:style>
  <w:style w:type="character" w:customStyle="1" w:styleId="CharChar">
    <w:name w:val="Char Char"/>
    <w:uiPriority w:val="99"/>
    <w:rsid w:val="003D71C7"/>
    <w:rPr>
      <w:sz w:val="24"/>
    </w:rPr>
  </w:style>
  <w:style w:type="paragraph" w:customStyle="1" w:styleId="Char1">
    <w:name w:val="Char1"/>
    <w:basedOn w:val="Normal"/>
    <w:uiPriority w:val="99"/>
    <w:rsid w:val="00821F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customStyle="1" w:styleId="6">
    <w:name w:val="Основной текст (6)_"/>
    <w:link w:val="61"/>
    <w:uiPriority w:val="99"/>
    <w:locked/>
    <w:rsid w:val="00291005"/>
    <w:rPr>
      <w:b/>
      <w:spacing w:val="1"/>
    </w:rPr>
  </w:style>
  <w:style w:type="paragraph" w:customStyle="1" w:styleId="61">
    <w:name w:val="Основной текст (6)1"/>
    <w:basedOn w:val="Normal"/>
    <w:link w:val="6"/>
    <w:uiPriority w:val="99"/>
    <w:rsid w:val="00291005"/>
    <w:pPr>
      <w:widowControl w:val="0"/>
      <w:shd w:val="clear" w:color="auto" w:fill="FFFFFF"/>
      <w:spacing w:after="0" w:line="370" w:lineRule="exact"/>
      <w:ind w:hanging="140"/>
    </w:pPr>
    <w:rPr>
      <w:rFonts w:eastAsia="Calibri" w:cs="Times New Roman"/>
      <w:b/>
      <w:bCs/>
      <w:spacing w:val="1"/>
      <w:sz w:val="20"/>
      <w:szCs w:val="20"/>
      <w:lang w:val="bg-BG" w:eastAsia="bg-BG"/>
    </w:rPr>
  </w:style>
  <w:style w:type="paragraph" w:customStyle="1" w:styleId="Char11">
    <w:name w:val="Char11"/>
    <w:basedOn w:val="Normal"/>
    <w:uiPriority w:val="99"/>
    <w:rsid w:val="00982F76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350</Words>
  <Characters>1997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ISKAR 7</cp:lastModifiedBy>
  <cp:revision>46</cp:revision>
  <dcterms:created xsi:type="dcterms:W3CDTF">2015-04-07T10:33:00Z</dcterms:created>
  <dcterms:modified xsi:type="dcterms:W3CDTF">2015-11-26T11:37:00Z</dcterms:modified>
</cp:coreProperties>
</file>